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8476" w14:textId="77777777" w:rsidR="00E64F4E" w:rsidRDefault="00E64F4E" w:rsidP="00E64F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LEDEBETER</w:t>
      </w:r>
      <w:r>
        <w:rPr>
          <w:rFonts w:cs="Times New Roman"/>
          <w:szCs w:val="24"/>
        </w:rPr>
        <w:t xml:space="preserve">          (fl.1420)</w:t>
      </w:r>
    </w:p>
    <w:p w14:paraId="3A1C88D8" w14:textId="77777777" w:rsidR="00E64F4E" w:rsidRDefault="00E64F4E" w:rsidP="00E64F4E">
      <w:pPr>
        <w:pStyle w:val="NoSpacing"/>
        <w:rPr>
          <w:rFonts w:cs="Times New Roman"/>
          <w:szCs w:val="24"/>
        </w:rPr>
      </w:pPr>
    </w:p>
    <w:p w14:paraId="73BAA879" w14:textId="77777777" w:rsidR="00E64F4E" w:rsidRDefault="00E64F4E" w:rsidP="00E64F4E">
      <w:pPr>
        <w:pStyle w:val="NoSpacing"/>
        <w:rPr>
          <w:rFonts w:cs="Times New Roman"/>
          <w:szCs w:val="24"/>
        </w:rPr>
      </w:pPr>
    </w:p>
    <w:p w14:paraId="5ADE1A46" w14:textId="77777777" w:rsidR="00E64F4E" w:rsidRDefault="00E64F4E" w:rsidP="00E64F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1420</w:t>
      </w:r>
      <w:r>
        <w:rPr>
          <w:rFonts w:cs="Times New Roman"/>
          <w:szCs w:val="24"/>
        </w:rPr>
        <w:tab/>
        <w:t xml:space="preserve">He made a plaint of debt against Robert Bocher of </w:t>
      </w:r>
      <w:proofErr w:type="spellStart"/>
      <w:r>
        <w:rPr>
          <w:rFonts w:cs="Times New Roman"/>
          <w:szCs w:val="24"/>
        </w:rPr>
        <w:t>Stainfield</w:t>
      </w:r>
      <w:proofErr w:type="spellEnd"/>
      <w:r>
        <w:rPr>
          <w:rFonts w:cs="Times New Roman"/>
          <w:szCs w:val="24"/>
        </w:rPr>
        <w:t>(q.v.) and</w:t>
      </w:r>
    </w:p>
    <w:p w14:paraId="15A2D410" w14:textId="77777777" w:rsidR="00E64F4E" w:rsidRDefault="00E64F4E" w:rsidP="00E64F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four others.     ( </w:t>
      </w:r>
      <w:hyperlink r:id="rId6" w:history="1">
        <w:r w:rsidRPr="009A3A3E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22AE1B1E" w14:textId="77777777" w:rsidR="00E64F4E" w:rsidRDefault="00E64F4E" w:rsidP="00E64F4E">
      <w:pPr>
        <w:pStyle w:val="NoSpacing"/>
        <w:rPr>
          <w:rFonts w:cs="Times New Roman"/>
          <w:szCs w:val="24"/>
        </w:rPr>
      </w:pPr>
    </w:p>
    <w:p w14:paraId="0C53154F" w14:textId="77777777" w:rsidR="00E64F4E" w:rsidRDefault="00E64F4E" w:rsidP="00E64F4E">
      <w:pPr>
        <w:pStyle w:val="NoSpacing"/>
        <w:rPr>
          <w:rFonts w:cs="Times New Roman"/>
          <w:szCs w:val="24"/>
        </w:rPr>
      </w:pPr>
    </w:p>
    <w:p w14:paraId="6A652F25" w14:textId="77777777" w:rsidR="00E64F4E" w:rsidRDefault="00E64F4E" w:rsidP="00E64F4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2025</w:t>
      </w:r>
    </w:p>
    <w:p w14:paraId="49F1B10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AED49" w14:textId="77777777" w:rsidR="00E64F4E" w:rsidRDefault="00E64F4E" w:rsidP="009139A6">
      <w:r>
        <w:separator/>
      </w:r>
    </w:p>
  </w:endnote>
  <w:endnote w:type="continuationSeparator" w:id="0">
    <w:p w14:paraId="3160A127" w14:textId="77777777" w:rsidR="00E64F4E" w:rsidRDefault="00E64F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F88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4499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6E7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9EBE2" w14:textId="77777777" w:rsidR="00E64F4E" w:rsidRDefault="00E64F4E" w:rsidP="009139A6">
      <w:r>
        <w:separator/>
      </w:r>
    </w:p>
  </w:footnote>
  <w:footnote w:type="continuationSeparator" w:id="0">
    <w:p w14:paraId="441667B8" w14:textId="77777777" w:rsidR="00E64F4E" w:rsidRDefault="00E64F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396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B3E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A0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F4E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64F4E"/>
    <w:rsid w:val="00EB3209"/>
    <w:rsid w:val="00F1491A"/>
    <w:rsid w:val="00F373F8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06B13"/>
  <w15:chartTrackingRefBased/>
  <w15:docId w15:val="{9089BF64-9D7E-4E46-96EB-AAF788164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4F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2025-04-14T20:28:00Z</dcterms:created>
  <dcterms:modified xsi:type="dcterms:W3CDTF">2025-04-14T20:28:00Z</dcterms:modified>
</cp:coreProperties>
</file>